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640EC" w:rsidRDefault="005640EC" w:rsidP="00564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564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0EC" w:rsidRDefault="005640EC" w:rsidP="00E71FC3">
      <w:pPr>
        <w:spacing w:after="0" w:line="240" w:lineRule="auto"/>
      </w:pPr>
      <w:r>
        <w:separator/>
      </w:r>
    </w:p>
  </w:endnote>
  <w:endnote w:type="continuationSeparator" w:id="0">
    <w:p w:rsidR="005640EC" w:rsidRDefault="00564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0EC" w:rsidRDefault="005640EC" w:rsidP="00E71FC3">
      <w:pPr>
        <w:spacing w:after="0" w:line="240" w:lineRule="auto"/>
      </w:pPr>
      <w:r>
        <w:separator/>
      </w:r>
    </w:p>
  </w:footnote>
  <w:footnote w:type="continuationSeparator" w:id="0">
    <w:p w:rsidR="005640EC" w:rsidRDefault="00564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EC"/>
    <w:rsid w:val="005640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F398"/>
  <w15:chartTrackingRefBased/>
  <w15:docId w15:val="{E00FC9BA-D1BC-4D7A-BE85-8AE3B6A5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2016-06-04T15:21:00Z</dcterms:created>
  <dcterms:modified xsi:type="dcterms:W3CDTF">2016-06-04T15:22:00Z</dcterms:modified>
</cp:coreProperties>
</file>